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35F" w:rsidRPr="00A5235F" w:rsidRDefault="00A5235F" w:rsidP="00A5235F">
      <w:pPr>
        <w:jc w:val="center"/>
        <w:rPr>
          <w:rFonts w:ascii="宋体" w:hAnsi="宋体"/>
          <w:b/>
          <w:sz w:val="36"/>
          <w:szCs w:val="36"/>
        </w:rPr>
      </w:pPr>
      <w:r w:rsidRPr="00A5235F">
        <w:rPr>
          <w:rFonts w:ascii="宋体" w:hAnsi="宋体" w:hint="eastAsia"/>
          <w:b/>
          <w:sz w:val="36"/>
          <w:szCs w:val="36"/>
        </w:rPr>
        <w:t>行政许可类-机动车驾驶证补证</w:t>
      </w:r>
      <w:r w:rsidRPr="00A5235F">
        <w:rPr>
          <w:rFonts w:ascii="黑体" w:eastAsia="黑体" w:hAnsi="黑体" w:hint="eastAsia"/>
          <w:sz w:val="36"/>
          <w:szCs w:val="36"/>
        </w:rPr>
        <w:t>流程图</w:t>
      </w:r>
    </w:p>
    <w:p w:rsidR="00A5235F" w:rsidRDefault="00A5235F">
      <w:pPr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  <w:r w:rsidRPr="00D420A3">
        <w:rPr>
          <w:sz w:val="44"/>
        </w:rPr>
        <w:pict>
          <v:roundrect id="圆角矩形 1" o:spid="_x0000_s1030" style="position:absolute;left:0;text-align:left;margin-left:85.8pt;margin-top:.4pt;width:255.35pt;height:115.25pt;z-index:1" arcsize="10923f" strokeweight="1pt">
            <v:textbox>
              <w:txbxContent>
                <w:p w:rsidR="00DB4D34" w:rsidRDefault="00DB4D34">
                  <w:pPr>
                    <w:jc w:val="center"/>
                    <w:rPr>
                      <w:sz w:val="24"/>
                    </w:rPr>
                  </w:pPr>
                </w:p>
                <w:p w:rsidR="00DB4D34" w:rsidRPr="00FB63B7" w:rsidRDefault="00FB63B7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 w:rsidRPr="00FB63B7">
                    <w:rPr>
                      <w:rFonts w:ascii="宋体" w:hAnsi="宋体" w:hint="eastAsia"/>
                      <w:sz w:val="24"/>
                    </w:rPr>
                    <w:t>申请人提交资料</w:t>
                  </w:r>
                </w:p>
                <w:p w:rsidR="00DB4D34" w:rsidRPr="00FB63B7" w:rsidRDefault="00FB63B7">
                  <w:pPr>
                    <w:numPr>
                      <w:ilvl w:val="0"/>
                      <w:numId w:val="1"/>
                    </w:numPr>
                    <w:rPr>
                      <w:rFonts w:ascii="宋体" w:hAnsi="宋体"/>
                      <w:color w:val="000000"/>
                      <w:sz w:val="24"/>
                    </w:rPr>
                  </w:pPr>
                  <w:r w:rsidRPr="00FB63B7">
                    <w:rPr>
                      <w:rFonts w:ascii="宋体" w:hAnsi="宋体" w:hint="eastAsia"/>
                      <w:color w:val="000000"/>
                      <w:sz w:val="24"/>
                    </w:rPr>
                    <w:t>机动车驾驶人的身份证明</w:t>
                  </w:r>
                </w:p>
                <w:p w:rsidR="00DB4D34" w:rsidRPr="00FB63B7" w:rsidRDefault="00FB63B7">
                  <w:pPr>
                    <w:numPr>
                      <w:ilvl w:val="0"/>
                      <w:numId w:val="1"/>
                    </w:numPr>
                    <w:rPr>
                      <w:rFonts w:ascii="宋体" w:hAnsi="宋体"/>
                      <w:color w:val="000000"/>
                      <w:sz w:val="24"/>
                    </w:rPr>
                  </w:pPr>
                  <w:r w:rsidRPr="00FB63B7">
                    <w:rPr>
                      <w:rFonts w:ascii="宋体" w:hAnsi="宋体" w:hint="eastAsia"/>
                      <w:color w:val="000000"/>
                      <w:sz w:val="24"/>
                    </w:rPr>
                    <w:t>一寸白底彩色免冠照片2张</w:t>
                  </w:r>
                </w:p>
                <w:p w:rsidR="00DB4D34" w:rsidRPr="00FB63B7" w:rsidRDefault="00FB63B7">
                  <w:pPr>
                    <w:numPr>
                      <w:ilvl w:val="0"/>
                      <w:numId w:val="1"/>
                    </w:numPr>
                    <w:rPr>
                      <w:rFonts w:ascii="宋体" w:hAnsi="宋体"/>
                      <w:color w:val="000000"/>
                      <w:sz w:val="24"/>
                    </w:rPr>
                  </w:pPr>
                  <w:r w:rsidRPr="00FB63B7">
                    <w:rPr>
                      <w:rFonts w:ascii="宋体" w:hAnsi="宋体" w:hint="eastAsia"/>
                      <w:color w:val="000000"/>
                      <w:kern w:val="0"/>
                      <w:sz w:val="24"/>
                    </w:rPr>
                    <w:t>机动车驾驶证遗失书面声明</w:t>
                  </w:r>
                </w:p>
              </w:txbxContent>
            </v:textbox>
          </v:roundrect>
        </w:pict>
      </w: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  <w:r w:rsidRPr="00D420A3">
        <w:rPr>
          <w:sz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2" o:spid="_x0000_s1029" type="#_x0000_t32" style="position:absolute;left:0;text-align:left;margin-left:208.9pt;margin-top:22.05pt;width:.8pt;height:38.45pt;z-index:2" strokeweight=".5pt">
            <v:stroke endarrow="open"/>
          </v:shape>
        </w:pict>
      </w: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  <w:r w:rsidRPr="00D420A3">
        <w:rPr>
          <w:sz w:val="44"/>
        </w:rPr>
        <w:pict>
          <v:rect id="矩形 3" o:spid="_x0000_s1028" style="position:absolute;left:0;text-align:left;margin-left:92.5pt;margin-top:29.3pt;width:238.45pt;height:71.45pt;z-index:3" strokeweight="1pt">
            <v:textbox>
              <w:txbxContent>
                <w:p w:rsidR="00DB4D34" w:rsidRDefault="00DB4D34">
                  <w:pPr>
                    <w:rPr>
                      <w:sz w:val="24"/>
                    </w:rPr>
                  </w:pPr>
                </w:p>
                <w:p w:rsidR="00DB4D34" w:rsidRDefault="0034595A">
                  <w:pPr>
                    <w:rPr>
                      <w:sz w:val="24"/>
                    </w:rPr>
                  </w:pPr>
                  <w:r w:rsidRPr="006D3D38">
                    <w:rPr>
                      <w:rFonts w:hint="eastAsia"/>
                      <w:sz w:val="24"/>
                    </w:rPr>
                    <w:t>受理岗审核资料</w:t>
                  </w:r>
                  <w:r w:rsidR="00A5235F">
                    <w:rPr>
                      <w:rFonts w:hint="eastAsia"/>
                      <w:sz w:val="24"/>
                    </w:rPr>
                    <w:t>录入补证信息并缴费，</w:t>
                  </w:r>
                  <w:r w:rsidR="00FB63B7">
                    <w:rPr>
                      <w:rFonts w:hint="eastAsia"/>
                      <w:sz w:val="24"/>
                    </w:rPr>
                    <w:t>打印核发《机动车驾驶证》</w:t>
                  </w:r>
                </w:p>
              </w:txbxContent>
            </v:textbox>
          </v:rect>
        </w:pict>
      </w: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  <w:r w:rsidRPr="00D420A3">
        <w:rPr>
          <w:sz w:val="44"/>
        </w:rPr>
        <w:pict>
          <v:shape id="直接箭头连接符 4" o:spid="_x0000_s1027" type="#_x0000_t32" style="position:absolute;left:0;text-align:left;margin-left:208.55pt;margin-top:7.15pt;width:.35pt;height:46.65pt;z-index:4" o:preferrelative="t" filled="t" strokeweight=".5pt">
            <v:stroke endarrow="open" miterlimit="2"/>
          </v:shape>
        </w:pict>
      </w: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  <w:r w:rsidRPr="00D420A3">
        <w:rPr>
          <w:sz w:val="44"/>
        </w:rPr>
        <w:pict>
          <v:rect id="矩形 5" o:spid="_x0000_s1026" style="position:absolute;left:0;text-align:left;margin-left:92.5pt;margin-top:22.6pt;width:238.45pt;height:57.05pt;z-index:5" o:preferrelative="t" strokeweight="1pt">
            <v:stroke miterlimit="2"/>
            <v:textbox>
              <w:txbxContent>
                <w:p w:rsidR="00DB4D34" w:rsidRDefault="00DB4D34">
                  <w:pPr>
                    <w:jc w:val="center"/>
                    <w:rPr>
                      <w:sz w:val="24"/>
                    </w:rPr>
                  </w:pPr>
                </w:p>
                <w:p w:rsidR="00DB4D34" w:rsidRDefault="00FB63B7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内部归档</w:t>
                  </w:r>
                  <w:r w:rsidR="00A5235F">
                    <w:rPr>
                      <w:rFonts w:hint="eastAsia"/>
                      <w:sz w:val="24"/>
                    </w:rPr>
                    <w:t>办结</w:t>
                  </w:r>
                </w:p>
              </w:txbxContent>
            </v:textbox>
          </v:rect>
        </w:pict>
      </w:r>
    </w:p>
    <w:p w:rsidR="00DB4D34" w:rsidRDefault="00DB4D34">
      <w:pPr>
        <w:rPr>
          <w:rFonts w:ascii="黑体" w:eastAsia="黑体" w:hAnsi="黑体" w:hint="eastAsia"/>
          <w:sz w:val="44"/>
          <w:szCs w:val="44"/>
        </w:rPr>
      </w:pP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</w:p>
    <w:p w:rsidR="00660C88" w:rsidRDefault="00660C88">
      <w:pPr>
        <w:rPr>
          <w:rFonts w:ascii="黑体" w:eastAsia="黑体" w:hAnsi="黑体" w:hint="eastAsia"/>
          <w:sz w:val="44"/>
          <w:szCs w:val="44"/>
        </w:rPr>
      </w:pPr>
    </w:p>
    <w:p w:rsidR="00660C88" w:rsidRDefault="00E744DF">
      <w:pPr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noProof/>
          <w:sz w:val="44"/>
          <w:szCs w:val="44"/>
        </w:rPr>
        <w:pict>
          <v:rect id="矩形 16" o:spid="_x0000_s1033" style="position:absolute;left:0;text-align:left;margin-left:152.35pt;margin-top:71.55pt;width:257.9pt;height:77.9pt;flip:y;z-index:6" strokecolor="white" strokeweight="2.25pt">
            <v:textbox>
              <w:txbxContent>
                <w:p w:rsidR="00E744DF" w:rsidRPr="006D3D38" w:rsidRDefault="00E744DF" w:rsidP="00E744DF">
                  <w:pPr>
                    <w:snapToGrid w:val="0"/>
                    <w:ind w:left="1201" w:hangingChars="500" w:hanging="1201"/>
                    <w:rPr>
                      <w:rFonts w:ascii="仿宋_GB2312" w:eastAsia="仿宋_GB2312" w:hAnsi="黑体" w:hint="eastAsia"/>
                      <w:sz w:val="24"/>
                    </w:rPr>
                  </w:pPr>
                  <w:r w:rsidRPr="006D3D38">
                    <w:rPr>
                      <w:rFonts w:ascii="仿宋_GB2312" w:eastAsia="仿宋_GB2312" w:hAnsi="黑体" w:hint="eastAsia"/>
                      <w:b/>
                      <w:sz w:val="24"/>
                    </w:rPr>
                    <w:t>承办机构：</w:t>
                  </w:r>
                  <w:r w:rsidRPr="006D3D38">
                    <w:rPr>
                      <w:rFonts w:ascii="仿宋_GB2312" w:eastAsia="仿宋_GB2312" w:hAnsi="黑体" w:hint="eastAsia"/>
                      <w:sz w:val="24"/>
                    </w:rPr>
                    <w:t>洪洞县公安局交警大队</w:t>
                  </w:r>
                  <w:r>
                    <w:rPr>
                      <w:rFonts w:ascii="仿宋_GB2312" w:eastAsia="仿宋_GB2312" w:hAnsi="黑体" w:hint="eastAsia"/>
                      <w:sz w:val="24"/>
                    </w:rPr>
                    <w:t>车辆管理所</w:t>
                  </w:r>
                </w:p>
                <w:p w:rsidR="00E744DF" w:rsidRPr="006D3D38" w:rsidRDefault="00E744DF" w:rsidP="00E744DF">
                  <w:pPr>
                    <w:snapToGrid w:val="0"/>
                    <w:rPr>
                      <w:rFonts w:ascii="仿宋_GB2312" w:eastAsia="仿宋_GB2312" w:hAnsi="黑体" w:hint="eastAsia"/>
                      <w:sz w:val="24"/>
                    </w:rPr>
                  </w:pPr>
                  <w:r w:rsidRPr="006D3D38">
                    <w:rPr>
                      <w:rFonts w:ascii="仿宋_GB2312" w:eastAsia="仿宋_GB2312" w:hAnsi="黑体" w:hint="eastAsia"/>
                      <w:b/>
                      <w:sz w:val="24"/>
                    </w:rPr>
                    <w:t>服务电话：</w:t>
                  </w:r>
                  <w:r w:rsidRPr="006D3D38">
                    <w:rPr>
                      <w:rFonts w:ascii="仿宋_GB2312" w:eastAsia="仿宋_GB2312" w:hAnsi="黑体" w:hint="eastAsia"/>
                      <w:sz w:val="24"/>
                    </w:rPr>
                    <w:t>0357-6261187</w:t>
                  </w:r>
                </w:p>
                <w:p w:rsidR="00E744DF" w:rsidRPr="006D3D38" w:rsidRDefault="00E744DF" w:rsidP="00E744DF">
                  <w:pPr>
                    <w:snapToGrid w:val="0"/>
                    <w:rPr>
                      <w:rFonts w:ascii="仿宋_GB2312" w:eastAsia="仿宋_GB2312" w:hAnsi="黑体" w:hint="eastAsia"/>
                      <w:sz w:val="24"/>
                    </w:rPr>
                  </w:pPr>
                  <w:r w:rsidRPr="006D3D38">
                    <w:rPr>
                      <w:rFonts w:ascii="仿宋_GB2312" w:eastAsia="仿宋_GB2312" w:hAnsi="黑体" w:hint="eastAsia"/>
                      <w:b/>
                      <w:sz w:val="24"/>
                    </w:rPr>
                    <w:t>监督电话：</w:t>
                  </w:r>
                  <w:r w:rsidRPr="006D3D38">
                    <w:rPr>
                      <w:rFonts w:ascii="仿宋_GB2312" w:eastAsia="仿宋_GB2312" w:hAnsi="黑体" w:hint="eastAsia"/>
                      <w:sz w:val="24"/>
                    </w:rPr>
                    <w:t>0357-6261188</w:t>
                  </w:r>
                </w:p>
              </w:txbxContent>
            </v:textbox>
          </v:rect>
        </w:pict>
      </w:r>
      <w:r w:rsidR="00660C88">
        <w:rPr>
          <w:rFonts w:ascii="黑体" w:eastAsia="黑体" w:hAnsi="黑体" w:hint="eastAsia"/>
          <w:sz w:val="44"/>
          <w:szCs w:val="44"/>
        </w:rPr>
        <w:t xml:space="preserve">                       </w:t>
      </w:r>
    </w:p>
    <w:sectPr w:rsidR="00660C88" w:rsidSect="00DB4D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9F2" w:rsidRDefault="00C419F2" w:rsidP="00A5235F">
      <w:r>
        <w:separator/>
      </w:r>
    </w:p>
  </w:endnote>
  <w:endnote w:type="continuationSeparator" w:id="1">
    <w:p w:rsidR="00C419F2" w:rsidRDefault="00C419F2" w:rsidP="00A52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9F2" w:rsidRDefault="00C419F2" w:rsidP="00A5235F">
      <w:r>
        <w:separator/>
      </w:r>
    </w:p>
  </w:footnote>
  <w:footnote w:type="continuationSeparator" w:id="1">
    <w:p w:rsidR="00C419F2" w:rsidRDefault="00C419F2" w:rsidP="00A52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0554244"/>
    <w:multiLevelType w:val="singleLevel"/>
    <w:tmpl w:val="D055424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attachedTemplate r:id="rId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45407B2"/>
    <w:rsid w:val="001D3FF2"/>
    <w:rsid w:val="0034595A"/>
    <w:rsid w:val="00660C88"/>
    <w:rsid w:val="008F343F"/>
    <w:rsid w:val="00A5235F"/>
    <w:rsid w:val="00C419F2"/>
    <w:rsid w:val="00D420A3"/>
    <w:rsid w:val="00DB4D34"/>
    <w:rsid w:val="00E31FD0"/>
    <w:rsid w:val="00E744DF"/>
    <w:rsid w:val="00FB63B7"/>
    <w:rsid w:val="143B3D63"/>
    <w:rsid w:val="16104E5E"/>
    <w:rsid w:val="17165D85"/>
    <w:rsid w:val="18332A77"/>
    <w:rsid w:val="2E76401D"/>
    <w:rsid w:val="312824B9"/>
    <w:rsid w:val="445407B2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3" type="connector" idref="#直接箭头连接符 4"/>
        <o:r id="V:Rule4" type="connector" idref="#直接箭头连接符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D34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52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5235F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rsid w:val="00A52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5235F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 textRotate="1"/>
    <customShpInfo spid="_x0000_s1026" textRotate="1"/>
    <customShpInfo spid="_x0000_s1028" textRotate="1"/>
    <customShpInfo spid="_x0000_s1029" textRotate="1"/>
    <customShpInfo spid="_x0000_s103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机动车驾驶证补证流程图</dc:title>
  <dc:creator>Administrator</dc:creator>
  <cp:lastModifiedBy>DELL</cp:lastModifiedBy>
  <cp:revision>6</cp:revision>
  <dcterms:created xsi:type="dcterms:W3CDTF">2019-11-21T06:08:00Z</dcterms:created>
  <dcterms:modified xsi:type="dcterms:W3CDTF">2021-05-28T03:46:00Z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C32069CC4CDC4567A9F47ECD7FB0C26B</vt:lpwstr>
  </property>
</Properties>
</file>